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6FEB8" w14:textId="5CFEEBA8" w:rsidR="00BA00AB" w:rsidRDefault="004320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SHIPERD</w:t>
      </w:r>
      <w:r>
        <w:rPr>
          <w:rFonts w:ascii="Times New Roman" w:hAnsi="Times New Roman" w:cs="Times New Roman"/>
          <w:sz w:val="24"/>
          <w:szCs w:val="24"/>
        </w:rPr>
        <w:t xml:space="preserve">      (d.ca.1472)</w:t>
      </w:r>
    </w:p>
    <w:p w14:paraId="3AA370A9" w14:textId="042CA915" w:rsidR="004320AE" w:rsidRDefault="004320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Hawkesgarth.</w:t>
      </w:r>
    </w:p>
    <w:p w14:paraId="405F3D22" w14:textId="20B9052A" w:rsidR="004320AE" w:rsidRDefault="004320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07DE7E" w14:textId="49EF777E" w:rsidR="004320AE" w:rsidRDefault="004320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C7F006" w14:textId="123B7DCD" w:rsidR="004320AE" w:rsidRDefault="004320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Apr.1472</w:t>
      </w:r>
      <w:r>
        <w:rPr>
          <w:rFonts w:ascii="Times New Roman" w:hAnsi="Times New Roman" w:cs="Times New Roman"/>
          <w:sz w:val="24"/>
          <w:szCs w:val="24"/>
        </w:rPr>
        <w:tab/>
        <w:t>Probate of his Will.   (W.Y.R. p.150)</w:t>
      </w:r>
    </w:p>
    <w:p w14:paraId="0F55D3C1" w14:textId="6AA94204" w:rsidR="004320AE" w:rsidRDefault="004320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56886A" w14:textId="64BC391A" w:rsidR="004320AE" w:rsidRDefault="004320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E7782F" w14:textId="22B3FB71" w:rsidR="004320AE" w:rsidRPr="004320AE" w:rsidRDefault="004320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sectPr w:rsidR="004320AE" w:rsidRPr="004320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67ADE" w14:textId="77777777" w:rsidR="004320AE" w:rsidRDefault="004320AE" w:rsidP="009139A6">
      <w:r>
        <w:separator/>
      </w:r>
    </w:p>
  </w:endnote>
  <w:endnote w:type="continuationSeparator" w:id="0">
    <w:p w14:paraId="6DD28801" w14:textId="77777777" w:rsidR="004320AE" w:rsidRDefault="004320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7F5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226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4D7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69622" w14:textId="77777777" w:rsidR="004320AE" w:rsidRDefault="004320AE" w:rsidP="009139A6">
      <w:r>
        <w:separator/>
      </w:r>
    </w:p>
  </w:footnote>
  <w:footnote w:type="continuationSeparator" w:id="0">
    <w:p w14:paraId="50477302" w14:textId="77777777" w:rsidR="004320AE" w:rsidRDefault="004320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E3F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C88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ED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0AE"/>
    <w:rsid w:val="000666E0"/>
    <w:rsid w:val="002510B7"/>
    <w:rsid w:val="004320A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3BFD1"/>
  <w15:chartTrackingRefBased/>
  <w15:docId w15:val="{EA3D0081-E275-4A00-9F0B-ABFA0F19E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2022-06-26T20:04:00Z</dcterms:created>
  <dcterms:modified xsi:type="dcterms:W3CDTF">2022-06-26T20:10:00Z</dcterms:modified>
</cp:coreProperties>
</file>